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227" w:rsidRDefault="004D0227" w:rsidP="004D02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SWEYN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4D0227" w:rsidRDefault="004D0227" w:rsidP="004D02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0227" w:rsidRDefault="004D0227" w:rsidP="004D02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0227" w:rsidRDefault="004D0227" w:rsidP="004D02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Colchester, Essex,</w:t>
      </w:r>
    </w:p>
    <w:p w:rsidR="004D0227" w:rsidRDefault="004D0227" w:rsidP="004D02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Baynard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d.1434)(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4D0227" w:rsidRDefault="004D0227" w:rsidP="004D02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24-178)</w:t>
      </w:r>
    </w:p>
    <w:p w:rsidR="004D0227" w:rsidRDefault="004D0227" w:rsidP="004D02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0227" w:rsidRDefault="004D0227" w:rsidP="004D02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0227" w:rsidRPr="006B459E" w:rsidRDefault="004D0227" w:rsidP="004D02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2016</w:t>
      </w:r>
    </w:p>
    <w:p w:rsidR="006B2F86" w:rsidRPr="004D0227" w:rsidRDefault="004D022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D02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227" w:rsidRDefault="004D0227" w:rsidP="00E71FC3">
      <w:pPr>
        <w:spacing w:after="0" w:line="240" w:lineRule="auto"/>
      </w:pPr>
      <w:r>
        <w:separator/>
      </w:r>
    </w:p>
  </w:endnote>
  <w:endnote w:type="continuationSeparator" w:id="0">
    <w:p w:rsidR="004D0227" w:rsidRDefault="004D02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227" w:rsidRDefault="004D0227" w:rsidP="00E71FC3">
      <w:pPr>
        <w:spacing w:after="0" w:line="240" w:lineRule="auto"/>
      </w:pPr>
      <w:r>
        <w:separator/>
      </w:r>
    </w:p>
  </w:footnote>
  <w:footnote w:type="continuationSeparator" w:id="0">
    <w:p w:rsidR="004D0227" w:rsidRDefault="004D02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227"/>
    <w:rsid w:val="004D022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8CA73"/>
  <w15:chartTrackingRefBased/>
  <w15:docId w15:val="{85B3E365-3F58-47F9-9B3E-6F759687A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2016-04-24T20:08:00Z</dcterms:created>
  <dcterms:modified xsi:type="dcterms:W3CDTF">2016-04-24T20:09:00Z</dcterms:modified>
</cp:coreProperties>
</file>